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36666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</w:t>
            </w:r>
            <w:r>
              <w:rPr>
                <w:rFonts w:hint="eastAsia" w:eastAsia="宋体"/>
                <w:highlight w:val="none"/>
                <w:lang w:val="en-US" w:eastAsia="zh-CN"/>
              </w:rPr>
              <w:t>1.5</w:t>
            </w:r>
            <w:r>
              <w:rPr>
                <w:rFonts w:hint="eastAsia"/>
                <w:highlight w:val="none"/>
              </w:rPr>
              <w:t xml:space="preserve"> for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2023-10-24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41C</w:t>
            </w:r>
            <w:r>
              <w:rPr>
                <w:rFonts w:hint="default"/>
                <w:highlight w:val="none"/>
                <w:lang w:val="en-US"/>
              </w:rPr>
              <w:t xml:space="preserve"> with UL 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41 </w:t>
            </w:r>
            <w:r>
              <w:rPr>
                <w:rFonts w:hint="eastAsia"/>
                <w:highlight w:val="none"/>
              </w:rPr>
              <w:t>PC</w:t>
            </w:r>
            <w:r>
              <w:rPr>
                <w:rFonts w:hint="eastAsia" w:eastAsia="宋体"/>
                <w:highlight w:val="none"/>
                <w:lang w:val="en-US" w:eastAsia="zh-CN"/>
              </w:rPr>
              <w:t>1.5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214D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AE46E45"/>
    <w:rsid w:val="0FDC646C"/>
    <w:rsid w:val="1003756C"/>
    <w:rsid w:val="12AA59E6"/>
    <w:rsid w:val="18FA3CB2"/>
    <w:rsid w:val="19B45997"/>
    <w:rsid w:val="1CF22270"/>
    <w:rsid w:val="1FE227C9"/>
    <w:rsid w:val="25741C29"/>
    <w:rsid w:val="27BF730C"/>
    <w:rsid w:val="28517DB3"/>
    <w:rsid w:val="2B1A296E"/>
    <w:rsid w:val="2B887546"/>
    <w:rsid w:val="2E2E26AD"/>
    <w:rsid w:val="30E61DD3"/>
    <w:rsid w:val="351854D7"/>
    <w:rsid w:val="37400CD9"/>
    <w:rsid w:val="374A2D30"/>
    <w:rsid w:val="39F91563"/>
    <w:rsid w:val="3C03738E"/>
    <w:rsid w:val="41C45CB4"/>
    <w:rsid w:val="4BC84CF7"/>
    <w:rsid w:val="4D276832"/>
    <w:rsid w:val="4F347BA6"/>
    <w:rsid w:val="514E55EA"/>
    <w:rsid w:val="53BE569A"/>
    <w:rsid w:val="558945CE"/>
    <w:rsid w:val="55D9478A"/>
    <w:rsid w:val="58696007"/>
    <w:rsid w:val="5C1A2DCE"/>
    <w:rsid w:val="5D770097"/>
    <w:rsid w:val="62D80CAC"/>
    <w:rsid w:val="684A326F"/>
    <w:rsid w:val="6948395F"/>
    <w:rsid w:val="69F94FCA"/>
    <w:rsid w:val="6B860A46"/>
    <w:rsid w:val="6FB6768C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0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2023-11-03T05:07:00Z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